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CC63D" w14:textId="458472E6" w:rsidR="00FC50B8" w:rsidRDefault="00FC50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PAGE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6F038622" w14:textId="77777777" w:rsidR="00FC50B8" w:rsidRDefault="00FC50B8" w:rsidP="009139A6">
      <w:pPr>
        <w:pStyle w:val="NoSpacing"/>
        <w:rPr>
          <w:rFonts w:cs="Times New Roman"/>
          <w:szCs w:val="24"/>
        </w:rPr>
      </w:pPr>
    </w:p>
    <w:p w14:paraId="5C4D9A79" w14:textId="77777777" w:rsidR="00FC50B8" w:rsidRDefault="00FC50B8" w:rsidP="009139A6">
      <w:pPr>
        <w:pStyle w:val="NoSpacing"/>
        <w:rPr>
          <w:rFonts w:cs="Times New Roman"/>
          <w:szCs w:val="24"/>
        </w:rPr>
      </w:pPr>
    </w:p>
    <w:p w14:paraId="38B5F820" w14:textId="1DCBB1E5" w:rsidR="00FC50B8" w:rsidRDefault="00FC50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Jun.1453</w:t>
      </w:r>
      <w:r>
        <w:rPr>
          <w:rFonts w:cs="Times New Roman"/>
          <w:szCs w:val="24"/>
        </w:rPr>
        <w:tab/>
        <w:t xml:space="preserve">Hugh </w:t>
      </w:r>
      <w:proofErr w:type="spellStart"/>
      <w:r>
        <w:rPr>
          <w:rFonts w:cs="Times New Roman"/>
          <w:szCs w:val="24"/>
        </w:rPr>
        <w:t>Goddeshyll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St.Helens</w:t>
      </w:r>
      <w:proofErr w:type="spellEnd"/>
      <w:proofErr w:type="gramEnd"/>
      <w:r>
        <w:rPr>
          <w:rFonts w:cs="Times New Roman"/>
          <w:szCs w:val="24"/>
        </w:rPr>
        <w:t>, Isle of Wight(q.v.), was pardoned for not</w:t>
      </w:r>
    </w:p>
    <w:p w14:paraId="4FC92C9D" w14:textId="1ADAD7E5" w:rsidR="00FC50B8" w:rsidRDefault="00FC50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appearing</w:t>
      </w:r>
      <w:proofErr w:type="gramEnd"/>
      <w:r>
        <w:rPr>
          <w:rFonts w:cs="Times New Roman"/>
          <w:szCs w:val="24"/>
        </w:rPr>
        <w:t xml:space="preserve"> to answer him touching a trespass.</w:t>
      </w:r>
    </w:p>
    <w:p w14:paraId="05CF5FD1" w14:textId="46DF12BC" w:rsidR="00FC50B8" w:rsidRDefault="00FC50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p.11)</w:t>
      </w:r>
    </w:p>
    <w:p w14:paraId="549131C6" w14:textId="77777777" w:rsidR="00FC50B8" w:rsidRDefault="00FC50B8" w:rsidP="009139A6">
      <w:pPr>
        <w:pStyle w:val="NoSpacing"/>
        <w:rPr>
          <w:rFonts w:cs="Times New Roman"/>
          <w:szCs w:val="24"/>
        </w:rPr>
      </w:pPr>
    </w:p>
    <w:p w14:paraId="6EACAB11" w14:textId="77777777" w:rsidR="00FC50B8" w:rsidRDefault="00FC50B8" w:rsidP="009139A6">
      <w:pPr>
        <w:pStyle w:val="NoSpacing"/>
        <w:rPr>
          <w:rFonts w:cs="Times New Roman"/>
          <w:szCs w:val="24"/>
        </w:rPr>
      </w:pPr>
    </w:p>
    <w:p w14:paraId="2E7AF21D" w14:textId="58D0114C" w:rsidR="00FC50B8" w:rsidRPr="00FC50B8" w:rsidRDefault="00FC50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September 2024</w:t>
      </w:r>
    </w:p>
    <w:p w14:paraId="7052F2CF" w14:textId="77777777" w:rsidR="00AD096A" w:rsidRPr="00AD096A" w:rsidRDefault="00AD096A" w:rsidP="009139A6">
      <w:pPr>
        <w:pStyle w:val="NoSpacing"/>
        <w:rPr>
          <w:rFonts w:cs="Times New Roman"/>
          <w:szCs w:val="24"/>
        </w:rPr>
      </w:pPr>
    </w:p>
    <w:sectPr w:rsidR="00AD096A" w:rsidRPr="00AD09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2CD06" w14:textId="77777777" w:rsidR="00EE5799" w:rsidRDefault="00EE5799" w:rsidP="009139A6">
      <w:r>
        <w:separator/>
      </w:r>
    </w:p>
  </w:endnote>
  <w:endnote w:type="continuationSeparator" w:id="0">
    <w:p w14:paraId="19120A5F" w14:textId="77777777" w:rsidR="00EE5799" w:rsidRDefault="00EE57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D8C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B05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A18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AA0361" w14:textId="77777777" w:rsidR="00EE5799" w:rsidRDefault="00EE5799" w:rsidP="009139A6">
      <w:r>
        <w:separator/>
      </w:r>
    </w:p>
  </w:footnote>
  <w:footnote w:type="continuationSeparator" w:id="0">
    <w:p w14:paraId="31C76CB2" w14:textId="77777777" w:rsidR="00EE5799" w:rsidRDefault="00EE57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7DA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A93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5D8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799"/>
    <w:rsid w:val="000666E0"/>
    <w:rsid w:val="00194F61"/>
    <w:rsid w:val="00222423"/>
    <w:rsid w:val="002510B7"/>
    <w:rsid w:val="00270799"/>
    <w:rsid w:val="00405097"/>
    <w:rsid w:val="004221CD"/>
    <w:rsid w:val="00466843"/>
    <w:rsid w:val="0059361D"/>
    <w:rsid w:val="005C130B"/>
    <w:rsid w:val="006B1422"/>
    <w:rsid w:val="00774851"/>
    <w:rsid w:val="00826F5C"/>
    <w:rsid w:val="0086512D"/>
    <w:rsid w:val="008B6A14"/>
    <w:rsid w:val="009139A6"/>
    <w:rsid w:val="009411C2"/>
    <w:rsid w:val="009448BB"/>
    <w:rsid w:val="00947624"/>
    <w:rsid w:val="00974015"/>
    <w:rsid w:val="009D0FC0"/>
    <w:rsid w:val="00A3176C"/>
    <w:rsid w:val="00AC6E6C"/>
    <w:rsid w:val="00AD096A"/>
    <w:rsid w:val="00AE65F8"/>
    <w:rsid w:val="00BA00AB"/>
    <w:rsid w:val="00C71834"/>
    <w:rsid w:val="00CB4ED9"/>
    <w:rsid w:val="00E26E82"/>
    <w:rsid w:val="00E61DA6"/>
    <w:rsid w:val="00EA72F8"/>
    <w:rsid w:val="00EB3209"/>
    <w:rsid w:val="00EE5799"/>
    <w:rsid w:val="00F41096"/>
    <w:rsid w:val="00F5287F"/>
    <w:rsid w:val="00FC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9092E"/>
  <w15:chartTrackingRefBased/>
  <w15:docId w15:val="{DEBFCA83-FC15-468A-B053-D601403AD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913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2024-09-22T16:56:00Z</dcterms:created>
  <dcterms:modified xsi:type="dcterms:W3CDTF">2024-09-23T08:48:00Z</dcterms:modified>
</cp:coreProperties>
</file>